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102F07" w14:textId="7F6D853C" w:rsidR="5AAB945C" w:rsidRPr="00E06761" w:rsidRDefault="5AAB945C" w:rsidP="34404660">
      <w:pPr>
        <w:rPr>
          <w:rFonts w:ascii="Arial" w:eastAsia="Arial" w:hAnsi="Arial" w:cs="Arial"/>
          <w:color w:val="000000" w:themeColor="accent2"/>
          <w:sz w:val="24"/>
          <w:szCs w:val="24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24"/>
          <w:szCs w:val="24"/>
        </w:rPr>
        <w:t>————————————————————————————————————— </w:t>
      </w:r>
      <w:r w:rsidRPr="00E06761">
        <w:rPr>
          <w:rFonts w:ascii="Arial" w:eastAsia="Arial" w:hAnsi="Arial" w:cs="Arial"/>
          <w:color w:val="000000" w:themeColor="accent2"/>
          <w:sz w:val="24"/>
          <w:szCs w:val="24"/>
        </w:rPr>
        <w:t> </w:t>
      </w:r>
    </w:p>
    <w:p w14:paraId="6DCC3752" w14:textId="046A39E5" w:rsidR="5AAB945C" w:rsidRPr="00E06761" w:rsidRDefault="5AAB945C" w:rsidP="34404660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48"/>
          <w:szCs w:val="48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Vedlegg 3</w:t>
      </w:r>
    </w:p>
    <w:p w14:paraId="442048CA" w14:textId="17D83D1C" w:rsidR="5AAB945C" w:rsidRPr="00E06761" w:rsidRDefault="5AAB945C" w:rsidP="570B9236">
      <w:pPr>
        <w:spacing w:after="0" w:line="300" w:lineRule="atLeast"/>
        <w:jc w:val="center"/>
        <w:rPr>
          <w:rFonts w:ascii="Arial" w:eastAsia="Arial" w:hAnsi="Arial" w:cs="Arial"/>
          <w:b/>
          <w:color w:val="000000" w:themeColor="accent2"/>
          <w:sz w:val="48"/>
          <w:szCs w:val="48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48"/>
          <w:szCs w:val="48"/>
        </w:rPr>
        <w:t>Forpliktelseserklæring</w:t>
      </w:r>
    </w:p>
    <w:p w14:paraId="0195B04C" w14:textId="2794BD62" w:rsidR="34404660" w:rsidRPr="00E06761" w:rsidRDefault="34404660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72E2FF0D" w14:textId="7E7D4729" w:rsidR="6D324FF7" w:rsidRPr="00E06761" w:rsidRDefault="6D324FF7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for anskaffelse av</w:t>
      </w:r>
    </w:p>
    <w:p w14:paraId="415C83D0" w14:textId="26AFDAE2" w:rsidR="570B9236" w:rsidRPr="00E06761" w:rsidRDefault="570B9236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57FCE19D" w14:textId="3787A542" w:rsidR="6D324FF7" w:rsidRPr="00E06761" w:rsidRDefault="6D324FF7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Fagsystem for kirkelige aktiviteter</w:t>
      </w:r>
    </w:p>
    <w:p w14:paraId="2427B2B5" w14:textId="03DD9AEE" w:rsidR="6D324FF7" w:rsidRPr="00E06761" w:rsidRDefault="6D324FF7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«Church Management System»</w:t>
      </w:r>
    </w:p>
    <w:p w14:paraId="4B172D19" w14:textId="4BD016E3" w:rsidR="570B9236" w:rsidRPr="00E06761" w:rsidRDefault="570B9236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352B1011" w14:textId="22C16CB8" w:rsidR="6D324FF7" w:rsidRPr="00E06761" w:rsidRDefault="6D324FF7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E06761">
        <w:rPr>
          <w:rFonts w:ascii="Arial" w:eastAsia="Arial" w:hAnsi="Arial" w:cs="Arial"/>
          <w:b/>
          <w:bCs/>
          <w:color w:val="000000" w:themeColor="accent2"/>
          <w:sz w:val="36"/>
          <w:szCs w:val="36"/>
        </w:rPr>
        <w:t>Saksnummer: 26/00024</w:t>
      </w:r>
    </w:p>
    <w:p w14:paraId="7724EC3D" w14:textId="5D91D8A2" w:rsidR="570B9236" w:rsidRPr="00E06761" w:rsidRDefault="570B9236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35591A41" w14:textId="7249D0AB" w:rsidR="6D324FF7" w:rsidRPr="00E06761" w:rsidRDefault="6D324FF7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E06761">
        <w:rPr>
          <w:rFonts w:ascii="Arial" w:eastAsia="Arial" w:hAnsi="Arial" w:cs="Arial"/>
          <w:color w:val="000000" w:themeColor="accent2"/>
          <w:sz w:val="36"/>
          <w:szCs w:val="36"/>
        </w:rPr>
        <w:t xml:space="preserve">Konkurransepreget dialog etter forutgående kunngjøring </w:t>
      </w:r>
    </w:p>
    <w:p w14:paraId="3A154099" w14:textId="095D9BF9" w:rsidR="6D324FF7" w:rsidRPr="00E06761" w:rsidRDefault="6D324FF7" w:rsidP="570B9236">
      <w:pPr>
        <w:spacing w:after="0"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  <w:r w:rsidRPr="00E06761">
        <w:rPr>
          <w:rFonts w:ascii="Arial" w:eastAsia="Arial" w:hAnsi="Arial" w:cs="Arial"/>
          <w:color w:val="000000" w:themeColor="accent2"/>
          <w:sz w:val="36"/>
          <w:szCs w:val="36"/>
        </w:rPr>
        <w:t>over EØS-terskelverdi (FOA del I og III)</w:t>
      </w:r>
    </w:p>
    <w:p w14:paraId="557F6E6E" w14:textId="38374530" w:rsidR="570B9236" w:rsidRPr="00E06761" w:rsidRDefault="570B9236" w:rsidP="570B9236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2B33DEF7" w14:textId="2EF0984B" w:rsidR="34404660" w:rsidRPr="00E06761" w:rsidRDefault="34404660" w:rsidP="34404660">
      <w:pPr>
        <w:spacing w:line="300" w:lineRule="atLeast"/>
        <w:jc w:val="center"/>
        <w:rPr>
          <w:rFonts w:ascii="Arial" w:eastAsia="Arial" w:hAnsi="Arial" w:cs="Arial"/>
          <w:color w:val="000000" w:themeColor="accent2"/>
          <w:sz w:val="36"/>
          <w:szCs w:val="36"/>
        </w:rPr>
      </w:pPr>
    </w:p>
    <w:p w14:paraId="746B69EF" w14:textId="70C47965" w:rsidR="34404660" w:rsidRPr="00E06761" w:rsidRDefault="34404660" w:rsidP="34404660"/>
    <w:p w14:paraId="52A3C0C1" w14:textId="37648E43" w:rsidR="34404660" w:rsidRPr="00E06761" w:rsidRDefault="34404660">
      <w:r w:rsidRPr="00E06761">
        <w:br w:type="page"/>
      </w: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626F12" w:rsidRPr="00E06761" w14:paraId="453671D6" w14:textId="77777777" w:rsidTr="455A1B51">
        <w:tc>
          <w:tcPr>
            <w:tcW w:w="9060" w:type="dxa"/>
            <w:gridSpan w:val="2"/>
            <w:shd w:val="clear" w:color="auto" w:fill="F2F2F2" w:themeFill="background2" w:themeFillShade="F2"/>
          </w:tcPr>
          <w:p w14:paraId="27C4D545" w14:textId="710A7323" w:rsidR="00A7498B" w:rsidRPr="00E06761" w:rsidRDefault="002335E8" w:rsidP="455A1B51">
            <w:pPr>
              <w:spacing w:after="120"/>
              <w:rPr>
                <w:rFonts w:ascii="Arial" w:eastAsia="Arial" w:hAnsi="Arial" w:cs="Arial"/>
                <w:b/>
                <w:bCs/>
              </w:rPr>
            </w:pPr>
            <w:r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lastRenderedPageBreak/>
              <w:t>Opplysninger om foretaket som gir tilbud (</w:t>
            </w:r>
            <w:r w:rsidR="5E0D48FA"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L</w:t>
            </w:r>
            <w:r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everandøren)</w:t>
            </w:r>
            <w:r w:rsidR="2E397EFA"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:</w:t>
            </w:r>
          </w:p>
        </w:tc>
      </w:tr>
      <w:tr w:rsidR="00626F12" w:rsidRPr="00E06761" w14:paraId="70DD3E58" w14:textId="77777777" w:rsidTr="455A1B51">
        <w:tc>
          <w:tcPr>
            <w:tcW w:w="3539" w:type="dxa"/>
          </w:tcPr>
          <w:p w14:paraId="54B9FA4E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Navnet på virksomheten</w:t>
            </w:r>
          </w:p>
        </w:tc>
        <w:tc>
          <w:tcPr>
            <w:tcW w:w="5521" w:type="dxa"/>
          </w:tcPr>
          <w:p w14:paraId="7DC45AD3" w14:textId="5ACFCA10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2B8D65BE" w14:textId="77777777" w:rsidTr="455A1B51">
        <w:tc>
          <w:tcPr>
            <w:tcW w:w="3539" w:type="dxa"/>
          </w:tcPr>
          <w:p w14:paraId="72ADB32C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Organisasjonsnummer</w:t>
            </w:r>
          </w:p>
        </w:tc>
        <w:tc>
          <w:tcPr>
            <w:tcW w:w="5521" w:type="dxa"/>
          </w:tcPr>
          <w:p w14:paraId="0CBF8CE8" w14:textId="7087BC06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51D09F0D" w14:textId="77777777" w:rsidTr="455A1B51">
        <w:tc>
          <w:tcPr>
            <w:tcW w:w="3539" w:type="dxa"/>
          </w:tcPr>
          <w:p w14:paraId="6A84EC1C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Postadresse</w:t>
            </w:r>
          </w:p>
        </w:tc>
        <w:tc>
          <w:tcPr>
            <w:tcW w:w="5521" w:type="dxa"/>
          </w:tcPr>
          <w:p w14:paraId="0862CFF5" w14:textId="224527D2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3FEBFB43" w14:textId="77777777" w:rsidTr="455A1B51">
        <w:tc>
          <w:tcPr>
            <w:tcW w:w="3539" w:type="dxa"/>
          </w:tcPr>
          <w:p w14:paraId="4B72A6A4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Postnummer</w:t>
            </w:r>
          </w:p>
        </w:tc>
        <w:tc>
          <w:tcPr>
            <w:tcW w:w="5521" w:type="dxa"/>
          </w:tcPr>
          <w:p w14:paraId="086FB128" w14:textId="52155DA8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16C11C81" w14:textId="77777777" w:rsidTr="455A1B51">
        <w:tc>
          <w:tcPr>
            <w:tcW w:w="3539" w:type="dxa"/>
          </w:tcPr>
          <w:p w14:paraId="5B1307DD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Sted</w:t>
            </w:r>
          </w:p>
        </w:tc>
        <w:tc>
          <w:tcPr>
            <w:tcW w:w="5521" w:type="dxa"/>
          </w:tcPr>
          <w:p w14:paraId="042190EA" w14:textId="18B6E2FB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330D07B8" w14:textId="77777777" w:rsidTr="455A1B51">
        <w:tc>
          <w:tcPr>
            <w:tcW w:w="3539" w:type="dxa"/>
          </w:tcPr>
          <w:p w14:paraId="096F3CE2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Land</w:t>
            </w:r>
          </w:p>
        </w:tc>
        <w:tc>
          <w:tcPr>
            <w:tcW w:w="5521" w:type="dxa"/>
          </w:tcPr>
          <w:p w14:paraId="0B7F708A" w14:textId="3B2E6EB5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189BED62" w14:textId="0E481B22" w:rsidR="007B4FF2" w:rsidRPr="00E06761" w:rsidRDefault="007B4FF2" w:rsidP="455A1B51">
      <w:pPr>
        <w:rPr>
          <w:rFonts w:ascii="Arial" w:eastAsia="Arial" w:hAnsi="Arial" w:cs="Arial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626F12" w:rsidRPr="00E06761" w14:paraId="3A9878AA" w14:textId="77777777" w:rsidTr="455A1B51">
        <w:tc>
          <w:tcPr>
            <w:tcW w:w="9060" w:type="dxa"/>
            <w:gridSpan w:val="2"/>
            <w:shd w:val="clear" w:color="auto" w:fill="F2F2F2" w:themeFill="background2" w:themeFillShade="F2"/>
          </w:tcPr>
          <w:p w14:paraId="515164E5" w14:textId="38EFFB5A" w:rsidR="00A7498B" w:rsidRPr="00E06761" w:rsidRDefault="002335E8" w:rsidP="455A1B51">
            <w:pPr>
              <w:spacing w:after="120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Opplysninger om foretaket som gir støtte (</w:t>
            </w:r>
            <w:r w:rsidR="5E0D48FA"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L</w:t>
            </w:r>
            <w:r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everandørens samarbeidspartner)</w:t>
            </w:r>
            <w:r w:rsidR="2E397EFA"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:</w:t>
            </w:r>
          </w:p>
        </w:tc>
      </w:tr>
      <w:tr w:rsidR="00626F12" w:rsidRPr="00E06761" w14:paraId="19A75586" w14:textId="77777777" w:rsidTr="455A1B51">
        <w:tc>
          <w:tcPr>
            <w:tcW w:w="3539" w:type="dxa"/>
          </w:tcPr>
          <w:p w14:paraId="0659D293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  <w:i/>
                <w:iCs/>
                <w:sz w:val="16"/>
                <w:szCs w:val="16"/>
              </w:rPr>
            </w:pPr>
            <w:r w:rsidRPr="00E06761">
              <w:rPr>
                <w:rFonts w:ascii="Arial" w:eastAsia="Arial" w:hAnsi="Arial" w:cs="Arial"/>
              </w:rPr>
              <w:t>Navnet på virksomheten</w:t>
            </w:r>
          </w:p>
        </w:tc>
        <w:tc>
          <w:tcPr>
            <w:tcW w:w="5521" w:type="dxa"/>
          </w:tcPr>
          <w:p w14:paraId="3EF00973" w14:textId="044D83BA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4D3222E6" w14:textId="77777777" w:rsidTr="455A1B51">
        <w:tc>
          <w:tcPr>
            <w:tcW w:w="3539" w:type="dxa"/>
          </w:tcPr>
          <w:p w14:paraId="4388B9DD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Organisasjonsnummer</w:t>
            </w:r>
          </w:p>
        </w:tc>
        <w:tc>
          <w:tcPr>
            <w:tcW w:w="5521" w:type="dxa"/>
          </w:tcPr>
          <w:p w14:paraId="6F4F385C" w14:textId="2CC316DE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715E372B" w14:textId="77777777" w:rsidTr="455A1B51">
        <w:tc>
          <w:tcPr>
            <w:tcW w:w="3539" w:type="dxa"/>
          </w:tcPr>
          <w:p w14:paraId="1771A69A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Postadresse</w:t>
            </w:r>
          </w:p>
        </w:tc>
        <w:tc>
          <w:tcPr>
            <w:tcW w:w="5521" w:type="dxa"/>
          </w:tcPr>
          <w:p w14:paraId="7E111BA3" w14:textId="53510123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03D45D43" w14:textId="77777777" w:rsidTr="455A1B51">
        <w:tc>
          <w:tcPr>
            <w:tcW w:w="3539" w:type="dxa"/>
          </w:tcPr>
          <w:p w14:paraId="46776FAC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Postnummer</w:t>
            </w:r>
          </w:p>
        </w:tc>
        <w:tc>
          <w:tcPr>
            <w:tcW w:w="5521" w:type="dxa"/>
          </w:tcPr>
          <w:p w14:paraId="6F03E77B" w14:textId="65A58849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1E0F6E29" w14:textId="77777777" w:rsidTr="455A1B51">
        <w:tc>
          <w:tcPr>
            <w:tcW w:w="3539" w:type="dxa"/>
          </w:tcPr>
          <w:p w14:paraId="050A8552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Sted</w:t>
            </w:r>
          </w:p>
        </w:tc>
        <w:tc>
          <w:tcPr>
            <w:tcW w:w="5521" w:type="dxa"/>
          </w:tcPr>
          <w:p w14:paraId="7FA9542E" w14:textId="1A6A39EE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3C737041" w14:textId="77777777" w:rsidTr="455A1B51">
        <w:tc>
          <w:tcPr>
            <w:tcW w:w="3539" w:type="dxa"/>
          </w:tcPr>
          <w:p w14:paraId="5101E1B3" w14:textId="77777777" w:rsidR="00C52010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Land</w:t>
            </w:r>
          </w:p>
        </w:tc>
        <w:tc>
          <w:tcPr>
            <w:tcW w:w="5521" w:type="dxa"/>
          </w:tcPr>
          <w:p w14:paraId="503C82D1" w14:textId="783D1807" w:rsidR="00C52010" w:rsidRPr="00E06761" w:rsidRDefault="00C52010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0BBFE5BB" w14:textId="77777777" w:rsidR="007B4FF2" w:rsidRPr="00E06761" w:rsidRDefault="007B4FF2" w:rsidP="455A1B51">
      <w:pPr>
        <w:rPr>
          <w:rStyle w:val="Utheving"/>
          <w:rFonts w:ascii="Arial" w:eastAsia="Arial" w:hAnsi="Arial" w:cs="Arial"/>
          <w:i w:val="0"/>
          <w:iCs w:val="0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626F12" w:rsidRPr="00E06761" w14:paraId="22A27546" w14:textId="77777777" w:rsidTr="378BFB43">
        <w:trPr>
          <w:cantSplit/>
        </w:trPr>
        <w:tc>
          <w:tcPr>
            <w:tcW w:w="9060" w:type="dxa"/>
            <w:shd w:val="clear" w:color="auto" w:fill="F2F2F2" w:themeFill="background2" w:themeFillShade="F2"/>
          </w:tcPr>
          <w:p w14:paraId="4D67CFFA" w14:textId="1CAFC21C" w:rsidR="00A7498B" w:rsidRPr="00E06761" w:rsidRDefault="002335E8" w:rsidP="455A1B51">
            <w:pPr>
              <w:jc w:val="left"/>
              <w:rPr>
                <w:rFonts w:ascii="Arial" w:eastAsia="Arial" w:hAnsi="Arial" w:cs="Arial"/>
                <w:i/>
                <w:iCs/>
              </w:rPr>
            </w:pPr>
            <w:r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Forpliktelseserklæringen gjelder:</w:t>
            </w:r>
            <w:r w:rsidRPr="00E06761">
              <w:br/>
            </w:r>
            <w:r w:rsidRPr="00E06761">
              <w:rPr>
                <w:rFonts w:ascii="Arial" w:eastAsia="Arial" w:hAnsi="Arial" w:cs="Arial"/>
                <w:i/>
                <w:iCs/>
              </w:rPr>
              <w:t>(Kryss av for gjeldende alternativ(er))</w:t>
            </w:r>
          </w:p>
        </w:tc>
      </w:tr>
      <w:tr w:rsidR="00626F12" w:rsidRPr="00E06761" w14:paraId="5FEDB9CB" w14:textId="77777777" w:rsidTr="378BFB43">
        <w:trPr>
          <w:cantSplit/>
        </w:trPr>
        <w:tc>
          <w:tcPr>
            <w:tcW w:w="9060" w:type="dxa"/>
          </w:tcPr>
          <w:p w14:paraId="4D79D4E5" w14:textId="77777777" w:rsidR="00A7498B" w:rsidRPr="00E06761" w:rsidRDefault="00000000" w:rsidP="455A1B51">
            <w:pPr>
              <w:spacing w:after="120"/>
              <w:rPr>
                <w:rFonts w:ascii="Arial" w:eastAsia="Arial" w:hAnsi="Arial" w:cs="Arial"/>
              </w:rPr>
            </w:pPr>
            <w:sdt>
              <w:sdtPr>
                <w:rPr>
                  <w:rFonts w:ascii="Arial" w:eastAsia="Arial" w:hAnsi="Arial" w:cs="Arial"/>
                </w:rPr>
                <w:id w:val="13253929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2335E8" w:rsidRPr="00E06761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002335E8" w:rsidRPr="00E06761">
              <w:rPr>
                <w:rFonts w:ascii="Arial" w:eastAsia="Arial" w:hAnsi="Arial" w:cs="Arial"/>
              </w:rPr>
              <w:t xml:space="preserve"> Støtte for oppfyllelse av konkurransens kvalifikasjonskrav, herunder:</w:t>
            </w:r>
          </w:p>
          <w:p w14:paraId="719475FF" w14:textId="61083792" w:rsidR="5F75B2F3" w:rsidRPr="00E06761" w:rsidRDefault="00000000" w:rsidP="378BFB43">
            <w:pPr>
              <w:spacing w:after="120"/>
              <w:ind w:left="708"/>
              <w:rPr>
                <w:rFonts w:ascii="Arial, Sans-Serif" w:eastAsia="Arial, Sans-Serif" w:hAnsi="Arial, Sans-Serif" w:cs="Arial, Sans-Serif"/>
              </w:rPr>
            </w:pPr>
            <w:sdt>
              <w:sdtPr>
                <w:rPr>
                  <w:rFonts w:ascii="Arial" w:eastAsia="Arial" w:hAnsi="Arial" w:cs="Arial"/>
                </w:rPr>
                <w:id w:val="711439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5F75B2F3" w:rsidRPr="00E06761">
                  <w:rPr>
                    <w:rFonts w:ascii="Arial" w:eastAsia="Arial" w:hAnsi="Arial" w:cs="Arial"/>
                  </w:rPr>
                  <w:t>☐</w:t>
                </w:r>
              </w:sdtContent>
            </w:sdt>
            <w:r w:rsidR="5F75B2F3" w:rsidRPr="00E06761">
              <w:rPr>
                <w:rFonts w:ascii="Arial" w:eastAsia="Arial" w:hAnsi="Arial" w:cs="Arial"/>
              </w:rPr>
              <w:t xml:space="preserve"> Støtte for oppfyllelse av </w:t>
            </w:r>
            <w:r w:rsidR="5F75B2F3" w:rsidRPr="00E06761">
              <w:rPr>
                <w:rFonts w:ascii="Arial" w:eastAsia="Arial" w:hAnsi="Arial" w:cs="Arial"/>
                <w:i/>
                <w:iCs/>
              </w:rPr>
              <w:t xml:space="preserve">«Krav til økonomisk og finansiell </w:t>
            </w:r>
            <w:r w:rsidR="0096DC97" w:rsidRPr="00E06761">
              <w:rPr>
                <w:rFonts w:ascii="Arial" w:eastAsia="Arial" w:hAnsi="Arial" w:cs="Arial"/>
                <w:i/>
                <w:iCs/>
              </w:rPr>
              <w:t>stilling</w:t>
            </w:r>
            <w:r w:rsidR="5F75B2F3" w:rsidRPr="00E06761">
              <w:rPr>
                <w:rFonts w:ascii="Arial" w:eastAsia="Arial" w:hAnsi="Arial" w:cs="Arial"/>
                <w:i/>
                <w:iCs/>
              </w:rPr>
              <w:t>»</w:t>
            </w:r>
            <w:r w:rsidR="5F75B2F3" w:rsidRPr="00E06761">
              <w:rPr>
                <w:rFonts w:ascii="Arial" w:eastAsia="Arial" w:hAnsi="Arial" w:cs="Arial"/>
              </w:rPr>
              <w:t xml:space="preserve"> </w:t>
            </w:r>
            <w:r w:rsidR="70E53334" w:rsidRPr="00E06761">
              <w:rPr>
                <w:rFonts w:ascii="Arial" w:eastAsia="Arial" w:hAnsi="Arial" w:cs="Arial"/>
                <w:i/>
                <w:iCs/>
              </w:rPr>
              <w:t>se pkt. 6.3.2 Konkurransegrunnlaget</w:t>
            </w:r>
          </w:p>
          <w:p w14:paraId="5BEAF60A" w14:textId="6C4D2F29" w:rsidR="00A7498B" w:rsidRPr="00E06761" w:rsidRDefault="00000000" w:rsidP="00AE264A">
            <w:pPr>
              <w:spacing w:after="240"/>
              <w:ind w:left="708"/>
              <w:rPr>
                <w:rFonts w:ascii="Arial, Sans-Serif" w:eastAsia="Arial, Sans-Serif" w:hAnsi="Arial, Sans-Serif" w:cs="Arial, Sans-Serif"/>
              </w:rPr>
            </w:pPr>
            <w:sdt>
              <w:sdtPr>
                <w:rPr>
                  <w:rFonts w:ascii="Arial" w:eastAsia="Arial" w:hAnsi="Arial" w:cs="Arial"/>
                </w:rPr>
                <w:id w:val="-15597761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2335E8" w:rsidRPr="00E06761">
                  <w:rPr>
                    <w:rFonts w:ascii="Segoe UI Symbol" w:eastAsia="Arial" w:hAnsi="Segoe UI Symbol" w:cs="Segoe UI Symbol"/>
                  </w:rPr>
                  <w:t>☐</w:t>
                </w:r>
              </w:sdtContent>
            </w:sdt>
            <w:r w:rsidR="002335E8" w:rsidRPr="00E06761">
              <w:rPr>
                <w:rFonts w:ascii="Arial" w:eastAsia="Arial" w:hAnsi="Arial" w:cs="Arial"/>
              </w:rPr>
              <w:t xml:space="preserve"> Støtte for oppfyllelse av </w:t>
            </w:r>
            <w:r w:rsidR="002335E8" w:rsidRPr="00E06761">
              <w:rPr>
                <w:rFonts w:ascii="Arial" w:eastAsia="Arial" w:hAnsi="Arial" w:cs="Arial"/>
                <w:i/>
                <w:iCs/>
              </w:rPr>
              <w:t>«Krav til tekniske og faglige kvalifikasjoner»</w:t>
            </w:r>
            <w:r w:rsidR="00F566DF" w:rsidRPr="00E06761">
              <w:rPr>
                <w:rFonts w:ascii="Arial" w:eastAsia="Arial" w:hAnsi="Arial" w:cs="Arial"/>
                <w:i/>
                <w:iCs/>
              </w:rPr>
              <w:t xml:space="preserve">, se </w:t>
            </w:r>
            <w:r w:rsidR="00AE264A" w:rsidRPr="00E06761">
              <w:rPr>
                <w:rFonts w:ascii="Arial" w:eastAsia="Arial" w:hAnsi="Arial" w:cs="Arial"/>
                <w:i/>
                <w:iCs/>
              </w:rPr>
              <w:t xml:space="preserve">pkt. </w:t>
            </w:r>
            <w:r w:rsidR="2E0D7F54" w:rsidRPr="00E06761">
              <w:rPr>
                <w:rFonts w:ascii="Arial" w:eastAsia="Arial" w:hAnsi="Arial" w:cs="Arial"/>
                <w:i/>
                <w:iCs/>
              </w:rPr>
              <w:t>6</w:t>
            </w:r>
            <w:r w:rsidR="005641A1" w:rsidRPr="00E06761">
              <w:rPr>
                <w:rFonts w:ascii="Arial" w:eastAsia="Arial" w:hAnsi="Arial" w:cs="Arial"/>
                <w:i/>
                <w:iCs/>
              </w:rPr>
              <w:t>.3.3</w:t>
            </w:r>
            <w:r w:rsidR="00F566DF" w:rsidRPr="00E06761">
              <w:rPr>
                <w:rFonts w:ascii="Arial" w:eastAsia="Arial" w:hAnsi="Arial" w:cs="Arial"/>
                <w:i/>
                <w:iCs/>
              </w:rPr>
              <w:t xml:space="preserve"> Konkurransegru</w:t>
            </w:r>
            <w:r w:rsidR="00AE264A" w:rsidRPr="00E06761">
              <w:rPr>
                <w:rFonts w:ascii="Arial" w:eastAsia="Arial" w:hAnsi="Arial" w:cs="Arial"/>
                <w:i/>
                <w:iCs/>
              </w:rPr>
              <w:t>n</w:t>
            </w:r>
            <w:r w:rsidR="00F566DF" w:rsidRPr="00E06761">
              <w:rPr>
                <w:rFonts w:ascii="Arial" w:eastAsia="Arial" w:hAnsi="Arial" w:cs="Arial"/>
                <w:i/>
                <w:iCs/>
              </w:rPr>
              <w:t>nlaget</w:t>
            </w:r>
          </w:p>
        </w:tc>
      </w:tr>
    </w:tbl>
    <w:p w14:paraId="57E810B8" w14:textId="64DA37BB" w:rsidR="007B4FF2" w:rsidRPr="00E06761" w:rsidRDefault="00000000" w:rsidP="455A1B51">
      <w:pPr>
        <w:jc w:val="left"/>
        <w:rPr>
          <w:rFonts w:ascii="Arial" w:eastAsia="Arial" w:hAnsi="Arial" w:cs="Arial"/>
        </w:rPr>
      </w:pPr>
      <w:sdt>
        <w:sdtPr>
          <w:rPr>
            <w:rFonts w:ascii="Arial" w:eastAsia="Arial" w:hAnsi="Arial" w:cs="Arial"/>
          </w:rPr>
          <w:id w:val="-1584293616"/>
          <w14:checkbox>
            <w14:checked w14:val="0"/>
            <w14:checkedState w14:val="2612" w14:font="MS Gothic"/>
            <w14:uncheckedState w14:val="2610" w14:font="MS Gothic"/>
          </w14:checkbox>
        </w:sdtPr>
        <w:sdtContent/>
      </w:sdt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626F12" w:rsidRPr="00E06761" w14:paraId="2418C68A" w14:textId="77777777" w:rsidTr="455A1B51">
        <w:trPr>
          <w:cantSplit/>
        </w:trPr>
        <w:tc>
          <w:tcPr>
            <w:tcW w:w="9062" w:type="dxa"/>
            <w:gridSpan w:val="2"/>
            <w:shd w:val="clear" w:color="auto" w:fill="F2F2F2" w:themeFill="background2" w:themeFillShade="F2"/>
          </w:tcPr>
          <w:p w14:paraId="5ED81E8C" w14:textId="698A8C6D" w:rsidR="00A7498B" w:rsidRPr="00E06761" w:rsidRDefault="002335E8" w:rsidP="455A1B51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Erklæring og signatur på vegne av foretaket som gir støtte</w:t>
            </w:r>
            <w:r w:rsidR="2E397EFA" w:rsidRPr="00E06761">
              <w:rPr>
                <w:rFonts w:ascii="Arial" w:eastAsia="Arial" w:hAnsi="Arial" w:cs="Arial"/>
                <w:b/>
                <w:bCs/>
                <w:sz w:val="22"/>
                <w:szCs w:val="22"/>
              </w:rPr>
              <w:t>:</w:t>
            </w:r>
          </w:p>
        </w:tc>
      </w:tr>
      <w:tr w:rsidR="00626F12" w:rsidRPr="00E06761" w14:paraId="4917A524" w14:textId="77777777" w:rsidTr="455A1B51">
        <w:trPr>
          <w:cantSplit/>
        </w:trPr>
        <w:tc>
          <w:tcPr>
            <w:tcW w:w="9062" w:type="dxa"/>
            <w:gridSpan w:val="2"/>
          </w:tcPr>
          <w:p w14:paraId="65856244" w14:textId="31F4B4AA" w:rsidR="00A7498B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 xml:space="preserve">Som samarbeidspartner til </w:t>
            </w:r>
            <w:r w:rsidR="5E0D48FA" w:rsidRPr="00E06761">
              <w:rPr>
                <w:rFonts w:ascii="Arial" w:eastAsia="Arial" w:hAnsi="Arial" w:cs="Arial"/>
              </w:rPr>
              <w:t>L</w:t>
            </w:r>
            <w:r w:rsidRPr="00E06761">
              <w:rPr>
                <w:rFonts w:ascii="Arial" w:eastAsia="Arial" w:hAnsi="Arial" w:cs="Arial"/>
              </w:rPr>
              <w:t xml:space="preserve">everandøren bekrefter vi at vi forplikter oss til å stille alle nødvendige ressurser til disposisjon for </w:t>
            </w:r>
            <w:r w:rsidR="5E0D48FA" w:rsidRPr="00E06761">
              <w:rPr>
                <w:rFonts w:ascii="Arial" w:eastAsia="Arial" w:hAnsi="Arial" w:cs="Arial"/>
              </w:rPr>
              <w:t>L</w:t>
            </w:r>
            <w:r w:rsidRPr="00E06761">
              <w:rPr>
                <w:rFonts w:ascii="Arial" w:eastAsia="Arial" w:hAnsi="Arial" w:cs="Arial"/>
              </w:rPr>
              <w:t xml:space="preserve">everandøren i det omfang det er nødvendig for å oppfylle </w:t>
            </w:r>
            <w:r w:rsidR="5E0D48FA" w:rsidRPr="00E06761">
              <w:rPr>
                <w:rFonts w:ascii="Arial" w:eastAsia="Arial" w:hAnsi="Arial" w:cs="Arial"/>
              </w:rPr>
              <w:t>L</w:t>
            </w:r>
            <w:r w:rsidRPr="00E06761">
              <w:rPr>
                <w:rFonts w:ascii="Arial" w:eastAsia="Arial" w:hAnsi="Arial" w:cs="Arial"/>
              </w:rPr>
              <w:t xml:space="preserve">everandørens kontraktsforpliktelser ved tildeling av kontrakt i konkurransen om </w:t>
            </w:r>
            <w:r w:rsidR="23AAC2B1" w:rsidRPr="00E06761">
              <w:rPr>
                <w:rFonts w:ascii="Arial" w:eastAsia="Arial" w:hAnsi="Arial" w:cs="Arial"/>
              </w:rPr>
              <w:t>Fagsystem for kirkelige aktiviteter «Church Management System».</w:t>
            </w:r>
          </w:p>
        </w:tc>
      </w:tr>
      <w:tr w:rsidR="00626F12" w:rsidRPr="00E06761" w14:paraId="79238BEF" w14:textId="77777777" w:rsidTr="455A1B51">
        <w:trPr>
          <w:cantSplit/>
        </w:trPr>
        <w:tc>
          <w:tcPr>
            <w:tcW w:w="3539" w:type="dxa"/>
          </w:tcPr>
          <w:p w14:paraId="2B273923" w14:textId="77777777" w:rsidR="00A7498B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Sted og dato</w:t>
            </w:r>
          </w:p>
        </w:tc>
        <w:tc>
          <w:tcPr>
            <w:tcW w:w="5523" w:type="dxa"/>
          </w:tcPr>
          <w:p w14:paraId="1AC7AC23" w14:textId="77777777" w:rsidR="00A7498B" w:rsidRPr="00E06761" w:rsidRDefault="00A7498B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  <w:tr w:rsidR="00626F12" w:rsidRPr="00E06761" w14:paraId="73EB6315" w14:textId="77777777" w:rsidTr="455A1B51">
        <w:trPr>
          <w:cantSplit/>
          <w:trHeight w:val="610"/>
        </w:trPr>
        <w:tc>
          <w:tcPr>
            <w:tcW w:w="3539" w:type="dxa"/>
          </w:tcPr>
          <w:p w14:paraId="63BC4C21" w14:textId="77777777" w:rsidR="00A7498B" w:rsidRPr="00E06761" w:rsidRDefault="002335E8" w:rsidP="455A1B51">
            <w:pPr>
              <w:spacing w:after="120"/>
              <w:rPr>
                <w:rFonts w:ascii="Arial" w:eastAsia="Arial" w:hAnsi="Arial" w:cs="Arial"/>
              </w:rPr>
            </w:pPr>
            <w:r w:rsidRPr="00E06761">
              <w:rPr>
                <w:rFonts w:ascii="Arial" w:eastAsia="Arial" w:hAnsi="Arial" w:cs="Arial"/>
              </w:rPr>
              <w:t>Underskrift</w:t>
            </w:r>
          </w:p>
          <w:p w14:paraId="49C17504" w14:textId="77777777" w:rsidR="00A7498B" w:rsidRPr="00E06761" w:rsidRDefault="002335E8" w:rsidP="455A1B51">
            <w:pPr>
              <w:spacing w:after="120"/>
              <w:jc w:val="left"/>
              <w:rPr>
                <w:rFonts w:ascii="Arial" w:eastAsia="Arial" w:hAnsi="Arial" w:cs="Arial"/>
                <w:i/>
                <w:iCs/>
                <w:sz w:val="18"/>
                <w:szCs w:val="18"/>
              </w:rPr>
            </w:pPr>
            <w:r w:rsidRPr="00E06761">
              <w:rPr>
                <w:rFonts w:ascii="Arial" w:eastAsia="Arial" w:hAnsi="Arial" w:cs="Arial"/>
                <w:i/>
                <w:iCs/>
                <w:sz w:val="18"/>
                <w:szCs w:val="18"/>
              </w:rPr>
              <w:t>(Bemyndiget representant for samarbeidspartneren)</w:t>
            </w:r>
          </w:p>
        </w:tc>
        <w:tc>
          <w:tcPr>
            <w:tcW w:w="5523" w:type="dxa"/>
          </w:tcPr>
          <w:p w14:paraId="1DB2EAEE" w14:textId="77777777" w:rsidR="00A7498B" w:rsidRPr="00E06761" w:rsidRDefault="00A7498B" w:rsidP="455A1B51">
            <w:pPr>
              <w:spacing w:after="120"/>
              <w:rPr>
                <w:rFonts w:ascii="Arial" w:eastAsia="Arial" w:hAnsi="Arial" w:cs="Arial"/>
              </w:rPr>
            </w:pPr>
          </w:p>
        </w:tc>
      </w:tr>
    </w:tbl>
    <w:p w14:paraId="77825A89" w14:textId="77777777" w:rsidR="00A7498B" w:rsidRPr="007B4FF2" w:rsidRDefault="00A7498B" w:rsidP="455A1B51">
      <w:pPr>
        <w:jc w:val="left"/>
        <w:rPr>
          <w:rFonts w:ascii="Arial" w:eastAsia="Arial" w:hAnsi="Arial" w:cs="Arial"/>
        </w:rPr>
      </w:pPr>
    </w:p>
    <w:sectPr w:rsidR="00A7498B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417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17EE65" w14:textId="77777777" w:rsidR="00C75511" w:rsidRPr="00E06761" w:rsidRDefault="00C75511" w:rsidP="00186E6B">
      <w:r w:rsidRPr="00E06761">
        <w:separator/>
      </w:r>
    </w:p>
    <w:p w14:paraId="4521577B" w14:textId="77777777" w:rsidR="00C75511" w:rsidRPr="00E06761" w:rsidRDefault="00C75511" w:rsidP="00186E6B"/>
    <w:p w14:paraId="2B25EBC4" w14:textId="77777777" w:rsidR="00C75511" w:rsidRPr="00E06761" w:rsidRDefault="00C75511" w:rsidP="00186E6B"/>
    <w:p w14:paraId="68D28F20" w14:textId="77777777" w:rsidR="00C75511" w:rsidRPr="00E06761" w:rsidRDefault="00C75511" w:rsidP="00186E6B"/>
  </w:endnote>
  <w:endnote w:type="continuationSeparator" w:id="0">
    <w:p w14:paraId="01E7D387" w14:textId="77777777" w:rsidR="00C75511" w:rsidRPr="00E06761" w:rsidRDefault="00C75511" w:rsidP="00186E6B">
      <w:r w:rsidRPr="00E06761">
        <w:continuationSeparator/>
      </w:r>
    </w:p>
    <w:p w14:paraId="35AA83D6" w14:textId="77777777" w:rsidR="00C75511" w:rsidRPr="00E06761" w:rsidRDefault="00C75511" w:rsidP="00186E6B"/>
    <w:p w14:paraId="69907F82" w14:textId="77777777" w:rsidR="00C75511" w:rsidRPr="00E06761" w:rsidRDefault="00C75511" w:rsidP="00186E6B"/>
    <w:p w14:paraId="67789C1B" w14:textId="77777777" w:rsidR="00C75511" w:rsidRPr="00E06761" w:rsidRDefault="00C75511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D7BCD2F2-35D3-4C0E-9506-70467BEFE2C9}"/>
    <w:embedBold r:id="rId2" w:fontKey="{BF24EAFD-CDFB-4545-840A-B0BA4D0C943B}"/>
    <w:embedItalic r:id="rId3" w:fontKey="{A6FC52C7-29E6-4896-A057-B53E9F752418}"/>
    <w:embedBoldItalic r:id="rId4" w:fontKey="{9D0C1FC4-E2B5-40AD-9DD4-46E67777E6C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D71B02D-9BE9-4C06-B6D9-5E270E6B14B9}"/>
    <w:embedBold r:id="rId6" w:fontKey="{A0831245-F608-4EF9-B892-56CB284350D5}"/>
    <w:embedItalic r:id="rId7" w:fontKey="{F1C1FFB3-78C4-4D47-A3F0-31A408BF2899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8" w:fontKey="{8495DA44-77D0-4531-8FC5-4084FB9E8491}"/>
    <w:embedItalic r:id="rId9" w:fontKey="{22D92931-97CC-4C7B-BA1F-C600E6E0FE5B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0" w:fontKey="{C25323E1-7A42-43BA-810C-913D993F9E71}"/>
  </w:font>
  <w:font w:name="Biryani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9AC9B448-6433-4F3F-8185-438CC551850F}"/>
    <w:embedBold r:id="rId12" w:fontKey="{FC926F5B-49A4-42DC-8655-58DAF011BF14}"/>
    <w:embedItalic r:id="rId13" w:fontKey="{11DC17D4-3EFE-41CB-9F6D-504B1F21D7C6}"/>
    <w:embedBoldItalic r:id="rId14" w:fontKey="{49D1DCEB-AA10-4523-9F1C-FCDA81597D3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CC6E628F-31BA-4C69-9AC5-C534F7098970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16" w:fontKey="{DD587ADF-D89D-4728-8C0E-0632B9B49BF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, Sans-Serif">
    <w:altName w:val="Arial"/>
    <w:panose1 w:val="00000000000000000000"/>
    <w:charset w:val="00"/>
    <w:family w:val="roman"/>
    <w:notTrueType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7" w:fontKey="{5B2DDEBB-FD93-41CD-8A2D-5948FD57BE6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626F12" w:rsidRPr="00E06761" w14:paraId="7DBC449C" w14:textId="77777777" w:rsidTr="00CC43D2">
      <w:tc>
        <w:tcPr>
          <w:tcW w:w="3020" w:type="dxa"/>
        </w:tcPr>
        <w:p w14:paraId="45C2025B" w14:textId="6519F7D8" w:rsidR="00CC43D2" w:rsidRPr="00E06761" w:rsidRDefault="00CC43D2" w:rsidP="00186E6B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3EE12F41" w14:textId="77777777" w:rsidR="00CC43D2" w:rsidRPr="00E06761" w:rsidRDefault="00CC43D2" w:rsidP="00186E6B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5FDEB46B" w14:textId="77777777" w:rsidR="00CC43D2" w:rsidRPr="00E06761" w:rsidRDefault="002335E8" w:rsidP="00186E6B">
          <w:pPr>
            <w:pStyle w:val="Topp-ogbunntekst"/>
            <w:jc w:val="right"/>
            <w:rPr>
              <w:b/>
              <w:noProof/>
            </w:rPr>
          </w:pPr>
          <w:r w:rsidRPr="00E06761">
            <w:rPr>
              <w:noProof/>
            </w:rPr>
            <w:fldChar w:fldCharType="begin"/>
          </w:r>
          <w:r w:rsidRPr="00E06761">
            <w:rPr>
              <w:noProof/>
            </w:rPr>
            <w:instrText xml:space="preserve"> PAGE </w:instrText>
          </w:r>
          <w:r w:rsidRPr="00E06761">
            <w:rPr>
              <w:noProof/>
            </w:rPr>
            <w:fldChar w:fldCharType="separate"/>
          </w:r>
          <w:r w:rsidRPr="00E06761">
            <w:rPr>
              <w:noProof/>
            </w:rPr>
            <w:t>2</w:t>
          </w:r>
          <w:r w:rsidRPr="00E06761">
            <w:rPr>
              <w:noProof/>
            </w:rPr>
            <w:fldChar w:fldCharType="end"/>
          </w:r>
          <w:r w:rsidRPr="00E06761">
            <w:rPr>
              <w:noProof/>
            </w:rPr>
            <w:t xml:space="preserve"> av </w:t>
          </w:r>
          <w:r w:rsidRPr="00E06761">
            <w:rPr>
              <w:noProof/>
            </w:rPr>
            <w:fldChar w:fldCharType="begin"/>
          </w:r>
          <w:r w:rsidRPr="00E06761">
            <w:rPr>
              <w:noProof/>
            </w:rPr>
            <w:instrText>NUMPAGES</w:instrText>
          </w:r>
          <w:r w:rsidRPr="00E06761">
            <w:rPr>
              <w:noProof/>
            </w:rPr>
            <w:fldChar w:fldCharType="separate"/>
          </w:r>
          <w:r w:rsidRPr="00E06761">
            <w:rPr>
              <w:noProof/>
            </w:rPr>
            <w:t>2</w:t>
          </w:r>
          <w:r w:rsidRPr="00E06761">
            <w:rPr>
              <w:noProof/>
            </w:rPr>
            <w:fldChar w:fldCharType="end"/>
          </w:r>
        </w:p>
      </w:tc>
    </w:tr>
  </w:tbl>
  <w:p w14:paraId="5E4844E8" w14:textId="77777777" w:rsidR="00186E6B" w:rsidRPr="00E06761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626F12" w:rsidRPr="00E06761" w14:paraId="20C5EB3B" w14:textId="77777777">
      <w:tc>
        <w:tcPr>
          <w:tcW w:w="3020" w:type="dxa"/>
        </w:tcPr>
        <w:p w14:paraId="24AC5077" w14:textId="6D60140B" w:rsidR="007B4FF2" w:rsidRPr="00E06761" w:rsidRDefault="007B4FF2" w:rsidP="007B4FF2">
          <w:pPr>
            <w:pStyle w:val="Topp-ogbunntekst"/>
            <w:rPr>
              <w:rFonts w:ascii="Open Sans SemiBold" w:hAnsi="Open Sans SemiBold" w:cs="Open Sans SemiBold"/>
              <w:noProof/>
            </w:rPr>
          </w:pPr>
        </w:p>
      </w:tc>
      <w:tc>
        <w:tcPr>
          <w:tcW w:w="3020" w:type="dxa"/>
        </w:tcPr>
        <w:p w14:paraId="0197A2D3" w14:textId="77777777" w:rsidR="007B4FF2" w:rsidRPr="00E06761" w:rsidRDefault="007B4FF2" w:rsidP="007B4FF2">
          <w:pPr>
            <w:pStyle w:val="Topp-ogbunntekst"/>
            <w:rPr>
              <w:noProof/>
            </w:rPr>
          </w:pPr>
        </w:p>
      </w:tc>
      <w:tc>
        <w:tcPr>
          <w:tcW w:w="3020" w:type="dxa"/>
        </w:tcPr>
        <w:p w14:paraId="314E37F8" w14:textId="77777777" w:rsidR="007B4FF2" w:rsidRPr="00E06761" w:rsidRDefault="002335E8" w:rsidP="007B4FF2">
          <w:pPr>
            <w:pStyle w:val="Topp-ogbunntekst"/>
            <w:spacing w:after="120"/>
            <w:jc w:val="right"/>
            <w:rPr>
              <w:b/>
              <w:noProof/>
            </w:rPr>
          </w:pPr>
          <w:r w:rsidRPr="00E06761">
            <w:rPr>
              <w:noProof/>
            </w:rPr>
            <w:fldChar w:fldCharType="begin"/>
          </w:r>
          <w:r w:rsidRPr="00E06761">
            <w:rPr>
              <w:noProof/>
            </w:rPr>
            <w:instrText xml:space="preserve"> PAGE </w:instrText>
          </w:r>
          <w:r w:rsidRPr="00E06761">
            <w:rPr>
              <w:noProof/>
            </w:rPr>
            <w:fldChar w:fldCharType="separate"/>
          </w:r>
          <w:r w:rsidRPr="00E06761">
            <w:rPr>
              <w:noProof/>
            </w:rPr>
            <w:t>1</w:t>
          </w:r>
          <w:r w:rsidRPr="00E06761">
            <w:rPr>
              <w:noProof/>
            </w:rPr>
            <w:fldChar w:fldCharType="end"/>
          </w:r>
          <w:r w:rsidRPr="00E06761">
            <w:rPr>
              <w:noProof/>
            </w:rPr>
            <w:t xml:space="preserve"> av </w:t>
          </w:r>
          <w:r w:rsidRPr="00E06761">
            <w:rPr>
              <w:noProof/>
            </w:rPr>
            <w:fldChar w:fldCharType="begin"/>
          </w:r>
          <w:r w:rsidRPr="00E06761">
            <w:rPr>
              <w:noProof/>
            </w:rPr>
            <w:instrText>NUMPAGES</w:instrText>
          </w:r>
          <w:r w:rsidRPr="00E06761">
            <w:rPr>
              <w:noProof/>
            </w:rPr>
            <w:fldChar w:fldCharType="separate"/>
          </w:r>
          <w:r w:rsidRPr="00E06761">
            <w:rPr>
              <w:noProof/>
            </w:rPr>
            <w:t>2</w:t>
          </w:r>
          <w:r w:rsidRPr="00E06761">
            <w:rPr>
              <w:noProof/>
            </w:rPr>
            <w:fldChar w:fldCharType="end"/>
          </w:r>
        </w:p>
      </w:tc>
    </w:tr>
  </w:tbl>
  <w:p w14:paraId="50A453DD" w14:textId="77777777" w:rsidR="007B4FF2" w:rsidRPr="00E06761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376A11" w14:textId="77777777" w:rsidR="00C75511" w:rsidRPr="00E06761" w:rsidRDefault="00C75511" w:rsidP="00186E6B">
      <w:r w:rsidRPr="00E06761">
        <w:separator/>
      </w:r>
    </w:p>
    <w:p w14:paraId="62ECDF52" w14:textId="77777777" w:rsidR="00C75511" w:rsidRPr="00E06761" w:rsidRDefault="00C75511" w:rsidP="00186E6B"/>
    <w:p w14:paraId="34404221" w14:textId="77777777" w:rsidR="00C75511" w:rsidRPr="00E06761" w:rsidRDefault="00C75511" w:rsidP="00186E6B"/>
  </w:footnote>
  <w:footnote w:type="continuationSeparator" w:id="0">
    <w:p w14:paraId="46C88C28" w14:textId="77777777" w:rsidR="00C75511" w:rsidRPr="00E06761" w:rsidRDefault="00C75511" w:rsidP="00186E6B">
      <w:r w:rsidRPr="00E06761">
        <w:continuationSeparator/>
      </w:r>
    </w:p>
    <w:p w14:paraId="16B5BF2A" w14:textId="77777777" w:rsidR="00C75511" w:rsidRPr="00E06761" w:rsidRDefault="00C75511" w:rsidP="00186E6B"/>
    <w:p w14:paraId="55735F8F" w14:textId="77777777" w:rsidR="00C75511" w:rsidRPr="00E06761" w:rsidRDefault="00C75511" w:rsidP="00186E6B"/>
    <w:p w14:paraId="4625DEB8" w14:textId="77777777" w:rsidR="00C75511" w:rsidRPr="00E06761" w:rsidRDefault="00C75511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62092F26" w:rsidR="00DF22C7" w:rsidRPr="00E06761" w:rsidRDefault="00CF2B07" w:rsidP="00DF22C7">
    <w:pPr>
      <w:pStyle w:val="Topp-ogbunntekst"/>
      <w:rPr>
        <w:noProof/>
      </w:rPr>
    </w:pPr>
    <w:r w:rsidRPr="00E06761">
      <w:rPr>
        <w:noProof/>
      </w:rPr>
      <w:drawing>
        <wp:anchor distT="0" distB="0" distL="114300" distR="114300" simplePos="0" relativeHeight="251658240" behindDoc="0" locked="0" layoutInCell="1" allowOverlap="1" wp14:anchorId="1562A132" wp14:editId="3CAB49DB">
          <wp:simplePos x="0" y="0"/>
          <wp:positionH relativeFrom="margin">
            <wp:align>left</wp:align>
          </wp:positionH>
          <wp:positionV relativeFrom="margin">
            <wp:posOffset>-644028</wp:posOffset>
          </wp:positionV>
          <wp:extent cx="2120900" cy="354330"/>
          <wp:effectExtent l="0" t="0" r="0" b="7620"/>
          <wp:wrapSquare wrapText="bothSides"/>
          <wp:docPr id="1111221877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1813256" name="Bilde 5218132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20900" cy="3543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3ACFA64" w14:textId="73E046A9" w:rsidR="00E9590A" w:rsidRPr="00E06761" w:rsidRDefault="00E90549" w:rsidP="003E3902">
    <w:pPr>
      <w:pStyle w:val="Topptekst"/>
      <w:spacing w:after="240"/>
      <w:rPr>
        <w:rFonts w:ascii="Arial" w:eastAsia="Arial" w:hAnsi="Arial" w:cs="Arial"/>
        <w:sz w:val="16"/>
        <w:szCs w:val="16"/>
      </w:rPr>
    </w:pPr>
    <w:r w:rsidRPr="00E06761">
      <w:rPr>
        <w:rFonts w:ascii="Arial" w:eastAsia="Arial" w:hAnsi="Arial" w:cs="Arial"/>
        <w:sz w:val="16"/>
        <w:szCs w:val="16"/>
      </w:rPr>
      <w:br/>
    </w:r>
    <w:r w:rsidR="570B9236" w:rsidRPr="00E06761">
      <w:rPr>
        <w:rFonts w:ascii="Arial" w:eastAsia="Arial" w:hAnsi="Arial" w:cs="Arial"/>
        <w:sz w:val="16"/>
        <w:szCs w:val="16"/>
      </w:rPr>
      <w:t>Vedlegg 3 - Forpliktelseserklæring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1C40FB" w14:textId="0982B064" w:rsidR="00DF22C7" w:rsidRPr="00E06761" w:rsidRDefault="570B9236" w:rsidP="34404660">
    <w:pPr>
      <w:pStyle w:val="Topp-ogbunntekst"/>
      <w:rPr>
        <w:noProof/>
      </w:rPr>
    </w:pPr>
    <w:r w:rsidRPr="00E06761">
      <w:rPr>
        <w:noProof/>
      </w:rPr>
      <w:drawing>
        <wp:inline distT="0" distB="0" distL="0" distR="0" wp14:anchorId="40E6A696" wp14:editId="14ABC02E">
          <wp:extent cx="2114550" cy="361950"/>
          <wp:effectExtent l="0" t="0" r="0" b="0"/>
          <wp:docPr id="130570564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570564" name="Picture 13057056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4550" cy="3619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A2BC956E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0F94281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B44FBE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312022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B2B37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D8E97C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9BC44D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25A524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63464C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2A348D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B8047A" w:tentative="1">
      <w:start w:val="1"/>
      <w:numFmt w:val="lowerLetter"/>
      <w:lvlText w:val="%2."/>
      <w:lvlJc w:val="left"/>
      <w:pPr>
        <w:ind w:left="1440" w:hanging="360"/>
      </w:pPr>
    </w:lvl>
    <w:lvl w:ilvl="2" w:tplc="1EC83DA0" w:tentative="1">
      <w:start w:val="1"/>
      <w:numFmt w:val="lowerRoman"/>
      <w:lvlText w:val="%3."/>
      <w:lvlJc w:val="right"/>
      <w:pPr>
        <w:ind w:left="2160" w:hanging="180"/>
      </w:pPr>
    </w:lvl>
    <w:lvl w:ilvl="3" w:tplc="6BCCF244" w:tentative="1">
      <w:start w:val="1"/>
      <w:numFmt w:val="decimal"/>
      <w:lvlText w:val="%4."/>
      <w:lvlJc w:val="left"/>
      <w:pPr>
        <w:ind w:left="2880" w:hanging="360"/>
      </w:pPr>
    </w:lvl>
    <w:lvl w:ilvl="4" w:tplc="B90694E4" w:tentative="1">
      <w:start w:val="1"/>
      <w:numFmt w:val="lowerLetter"/>
      <w:lvlText w:val="%5."/>
      <w:lvlJc w:val="left"/>
      <w:pPr>
        <w:ind w:left="3600" w:hanging="360"/>
      </w:pPr>
    </w:lvl>
    <w:lvl w:ilvl="5" w:tplc="802C8B36" w:tentative="1">
      <w:start w:val="1"/>
      <w:numFmt w:val="lowerRoman"/>
      <w:lvlText w:val="%6."/>
      <w:lvlJc w:val="right"/>
      <w:pPr>
        <w:ind w:left="4320" w:hanging="180"/>
      </w:pPr>
    </w:lvl>
    <w:lvl w:ilvl="6" w:tplc="16A2A248" w:tentative="1">
      <w:start w:val="1"/>
      <w:numFmt w:val="decimal"/>
      <w:lvlText w:val="%7."/>
      <w:lvlJc w:val="left"/>
      <w:pPr>
        <w:ind w:left="5040" w:hanging="360"/>
      </w:pPr>
    </w:lvl>
    <w:lvl w:ilvl="7" w:tplc="4A5E75A0" w:tentative="1">
      <w:start w:val="1"/>
      <w:numFmt w:val="lowerLetter"/>
      <w:lvlText w:val="%8."/>
      <w:lvlJc w:val="left"/>
      <w:pPr>
        <w:ind w:left="5760" w:hanging="360"/>
      </w:pPr>
    </w:lvl>
    <w:lvl w:ilvl="8" w:tplc="0592FD0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D6ECA320">
      <w:start w:val="1"/>
      <w:numFmt w:val="lowerLetter"/>
      <w:lvlText w:val="%1)"/>
      <w:lvlJc w:val="left"/>
      <w:pPr>
        <w:ind w:left="720" w:hanging="360"/>
      </w:pPr>
    </w:lvl>
    <w:lvl w:ilvl="1" w:tplc="A5E255D4" w:tentative="1">
      <w:start w:val="1"/>
      <w:numFmt w:val="lowerLetter"/>
      <w:lvlText w:val="%2."/>
      <w:lvlJc w:val="left"/>
      <w:pPr>
        <w:ind w:left="1440" w:hanging="360"/>
      </w:pPr>
    </w:lvl>
    <w:lvl w:ilvl="2" w:tplc="379A8AB6" w:tentative="1">
      <w:start w:val="1"/>
      <w:numFmt w:val="lowerRoman"/>
      <w:lvlText w:val="%3."/>
      <w:lvlJc w:val="right"/>
      <w:pPr>
        <w:ind w:left="2160" w:hanging="180"/>
      </w:pPr>
    </w:lvl>
    <w:lvl w:ilvl="3" w:tplc="08E48D0C" w:tentative="1">
      <w:start w:val="1"/>
      <w:numFmt w:val="decimal"/>
      <w:lvlText w:val="%4."/>
      <w:lvlJc w:val="left"/>
      <w:pPr>
        <w:ind w:left="2880" w:hanging="360"/>
      </w:pPr>
    </w:lvl>
    <w:lvl w:ilvl="4" w:tplc="7BEEF5EC" w:tentative="1">
      <w:start w:val="1"/>
      <w:numFmt w:val="lowerLetter"/>
      <w:lvlText w:val="%5."/>
      <w:lvlJc w:val="left"/>
      <w:pPr>
        <w:ind w:left="3600" w:hanging="360"/>
      </w:pPr>
    </w:lvl>
    <w:lvl w:ilvl="5" w:tplc="132CE758" w:tentative="1">
      <w:start w:val="1"/>
      <w:numFmt w:val="lowerRoman"/>
      <w:lvlText w:val="%6."/>
      <w:lvlJc w:val="right"/>
      <w:pPr>
        <w:ind w:left="4320" w:hanging="180"/>
      </w:pPr>
    </w:lvl>
    <w:lvl w:ilvl="6" w:tplc="BD68DC48" w:tentative="1">
      <w:start w:val="1"/>
      <w:numFmt w:val="decimal"/>
      <w:lvlText w:val="%7."/>
      <w:lvlJc w:val="left"/>
      <w:pPr>
        <w:ind w:left="5040" w:hanging="360"/>
      </w:pPr>
    </w:lvl>
    <w:lvl w:ilvl="7" w:tplc="3BB01A5E" w:tentative="1">
      <w:start w:val="1"/>
      <w:numFmt w:val="lowerLetter"/>
      <w:lvlText w:val="%8."/>
      <w:lvlJc w:val="left"/>
      <w:pPr>
        <w:ind w:left="5760" w:hanging="360"/>
      </w:pPr>
    </w:lvl>
    <w:lvl w:ilvl="8" w:tplc="E988966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EC16879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5BC279D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FF8F4B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81CBC6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96A4D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A347FD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9414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A80A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424369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D2BAC22C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C5888D8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FCAED3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32D01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001F3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ABA56A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DAEE9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57E77D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8A9B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DF9A9022">
      <w:start w:val="1"/>
      <w:numFmt w:val="decimal"/>
      <w:lvlText w:val="%1."/>
      <w:lvlJc w:val="left"/>
      <w:pPr>
        <w:ind w:left="1428" w:hanging="360"/>
      </w:pPr>
    </w:lvl>
    <w:lvl w:ilvl="1" w:tplc="D9A08496" w:tentative="1">
      <w:start w:val="1"/>
      <w:numFmt w:val="lowerLetter"/>
      <w:lvlText w:val="%2."/>
      <w:lvlJc w:val="left"/>
      <w:pPr>
        <w:ind w:left="2148" w:hanging="360"/>
      </w:pPr>
    </w:lvl>
    <w:lvl w:ilvl="2" w:tplc="F5DA4106" w:tentative="1">
      <w:start w:val="1"/>
      <w:numFmt w:val="lowerRoman"/>
      <w:lvlText w:val="%3."/>
      <w:lvlJc w:val="right"/>
      <w:pPr>
        <w:ind w:left="2868" w:hanging="180"/>
      </w:pPr>
    </w:lvl>
    <w:lvl w:ilvl="3" w:tplc="FEACB472" w:tentative="1">
      <w:start w:val="1"/>
      <w:numFmt w:val="decimal"/>
      <w:lvlText w:val="%4."/>
      <w:lvlJc w:val="left"/>
      <w:pPr>
        <w:ind w:left="3588" w:hanging="360"/>
      </w:pPr>
    </w:lvl>
    <w:lvl w:ilvl="4" w:tplc="E9E6B406" w:tentative="1">
      <w:start w:val="1"/>
      <w:numFmt w:val="lowerLetter"/>
      <w:lvlText w:val="%5."/>
      <w:lvlJc w:val="left"/>
      <w:pPr>
        <w:ind w:left="4308" w:hanging="360"/>
      </w:pPr>
    </w:lvl>
    <w:lvl w:ilvl="5" w:tplc="F7E84C56" w:tentative="1">
      <w:start w:val="1"/>
      <w:numFmt w:val="lowerRoman"/>
      <w:lvlText w:val="%6."/>
      <w:lvlJc w:val="right"/>
      <w:pPr>
        <w:ind w:left="5028" w:hanging="180"/>
      </w:pPr>
    </w:lvl>
    <w:lvl w:ilvl="6" w:tplc="F0EE6DE2" w:tentative="1">
      <w:start w:val="1"/>
      <w:numFmt w:val="decimal"/>
      <w:lvlText w:val="%7."/>
      <w:lvlJc w:val="left"/>
      <w:pPr>
        <w:ind w:left="5748" w:hanging="360"/>
      </w:pPr>
    </w:lvl>
    <w:lvl w:ilvl="7" w:tplc="EE328B1A" w:tentative="1">
      <w:start w:val="1"/>
      <w:numFmt w:val="lowerLetter"/>
      <w:lvlText w:val="%8."/>
      <w:lvlJc w:val="left"/>
      <w:pPr>
        <w:ind w:left="6468" w:hanging="360"/>
      </w:pPr>
    </w:lvl>
    <w:lvl w:ilvl="8" w:tplc="DE02763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093A31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6EF635C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8C21FC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808E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7A8FD4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9A6EC7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A0E9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3DEE0D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442CBB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B9CEB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EADB8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9612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A9654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1A6793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5A21AF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D0346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B9E46D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66ED1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4AAACB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8C6E51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0EC629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C1CD73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2C25D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3B4240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5922D9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EACAC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C5AD3B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2A3CC83E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AA26FD0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4F700E4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AD88EFD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4A8231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E04799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8FECD6F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BF00E2D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E6AF43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3D4D"/>
    <w:rsid w:val="00022553"/>
    <w:rsid w:val="000228B6"/>
    <w:rsid w:val="0003165C"/>
    <w:rsid w:val="00032B93"/>
    <w:rsid w:val="00035ADF"/>
    <w:rsid w:val="00042ADA"/>
    <w:rsid w:val="0004399C"/>
    <w:rsid w:val="00054A7F"/>
    <w:rsid w:val="00060C61"/>
    <w:rsid w:val="00061151"/>
    <w:rsid w:val="00065998"/>
    <w:rsid w:val="00066E44"/>
    <w:rsid w:val="00070BC7"/>
    <w:rsid w:val="0007375C"/>
    <w:rsid w:val="00083E71"/>
    <w:rsid w:val="00087658"/>
    <w:rsid w:val="000879B2"/>
    <w:rsid w:val="000919B3"/>
    <w:rsid w:val="00092A2E"/>
    <w:rsid w:val="00092B13"/>
    <w:rsid w:val="000934B2"/>
    <w:rsid w:val="00093574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02FD"/>
    <w:rsid w:val="000F4B8D"/>
    <w:rsid w:val="000F68BB"/>
    <w:rsid w:val="00105EC1"/>
    <w:rsid w:val="001079C5"/>
    <w:rsid w:val="00110A65"/>
    <w:rsid w:val="00122164"/>
    <w:rsid w:val="001233F9"/>
    <w:rsid w:val="00123FD1"/>
    <w:rsid w:val="00125A46"/>
    <w:rsid w:val="00127BCA"/>
    <w:rsid w:val="00134F58"/>
    <w:rsid w:val="0014675F"/>
    <w:rsid w:val="00151406"/>
    <w:rsid w:val="00152CF3"/>
    <w:rsid w:val="00154146"/>
    <w:rsid w:val="00154478"/>
    <w:rsid w:val="00160F7D"/>
    <w:rsid w:val="0018005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4B46"/>
    <w:rsid w:val="001D6D6E"/>
    <w:rsid w:val="001D6D98"/>
    <w:rsid w:val="001E1D06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959"/>
    <w:rsid w:val="00223CC9"/>
    <w:rsid w:val="00225590"/>
    <w:rsid w:val="0023147B"/>
    <w:rsid w:val="002335E8"/>
    <w:rsid w:val="00233AEB"/>
    <w:rsid w:val="0023576B"/>
    <w:rsid w:val="00235B71"/>
    <w:rsid w:val="00241CF1"/>
    <w:rsid w:val="00241FE6"/>
    <w:rsid w:val="00244E14"/>
    <w:rsid w:val="0024706F"/>
    <w:rsid w:val="00247863"/>
    <w:rsid w:val="0025220C"/>
    <w:rsid w:val="002522A9"/>
    <w:rsid w:val="0025486F"/>
    <w:rsid w:val="00254AEA"/>
    <w:rsid w:val="00261308"/>
    <w:rsid w:val="00262B64"/>
    <w:rsid w:val="00265B76"/>
    <w:rsid w:val="00267E27"/>
    <w:rsid w:val="002732C7"/>
    <w:rsid w:val="002737C1"/>
    <w:rsid w:val="00290093"/>
    <w:rsid w:val="00290402"/>
    <w:rsid w:val="0029715C"/>
    <w:rsid w:val="002972F2"/>
    <w:rsid w:val="002975E1"/>
    <w:rsid w:val="002979DB"/>
    <w:rsid w:val="002A3075"/>
    <w:rsid w:val="002A4CCC"/>
    <w:rsid w:val="002B7486"/>
    <w:rsid w:val="002C7E6A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3D87"/>
    <w:rsid w:val="00366CEC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3E3902"/>
    <w:rsid w:val="003F7BD8"/>
    <w:rsid w:val="00401CB3"/>
    <w:rsid w:val="00404E51"/>
    <w:rsid w:val="0041083E"/>
    <w:rsid w:val="00415C2F"/>
    <w:rsid w:val="00415CA0"/>
    <w:rsid w:val="00426008"/>
    <w:rsid w:val="0043027E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19C5"/>
    <w:rsid w:val="004A3FFC"/>
    <w:rsid w:val="004B1F5C"/>
    <w:rsid w:val="004B4364"/>
    <w:rsid w:val="004B4C1D"/>
    <w:rsid w:val="004C05DB"/>
    <w:rsid w:val="004C6029"/>
    <w:rsid w:val="004D1238"/>
    <w:rsid w:val="004D6475"/>
    <w:rsid w:val="004E6352"/>
    <w:rsid w:val="004F542C"/>
    <w:rsid w:val="004F6C04"/>
    <w:rsid w:val="004F722E"/>
    <w:rsid w:val="005006CD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41A1"/>
    <w:rsid w:val="0056728E"/>
    <w:rsid w:val="005726E9"/>
    <w:rsid w:val="005733FB"/>
    <w:rsid w:val="0057535E"/>
    <w:rsid w:val="0058079F"/>
    <w:rsid w:val="005840B4"/>
    <w:rsid w:val="0059153D"/>
    <w:rsid w:val="00594334"/>
    <w:rsid w:val="00594E81"/>
    <w:rsid w:val="005A108A"/>
    <w:rsid w:val="005A10C2"/>
    <w:rsid w:val="005A3FDC"/>
    <w:rsid w:val="005A55DC"/>
    <w:rsid w:val="005A56FE"/>
    <w:rsid w:val="005B08D2"/>
    <w:rsid w:val="005B36EC"/>
    <w:rsid w:val="005B4DA4"/>
    <w:rsid w:val="005C22EA"/>
    <w:rsid w:val="005C5EA1"/>
    <w:rsid w:val="005E26A9"/>
    <w:rsid w:val="005E6F99"/>
    <w:rsid w:val="005F0D36"/>
    <w:rsid w:val="006030CC"/>
    <w:rsid w:val="00611EB6"/>
    <w:rsid w:val="006248E6"/>
    <w:rsid w:val="00626BA1"/>
    <w:rsid w:val="00626F12"/>
    <w:rsid w:val="0063692B"/>
    <w:rsid w:val="00636C7A"/>
    <w:rsid w:val="00637676"/>
    <w:rsid w:val="006413B1"/>
    <w:rsid w:val="00641C91"/>
    <w:rsid w:val="00651B3B"/>
    <w:rsid w:val="00656732"/>
    <w:rsid w:val="00665A4C"/>
    <w:rsid w:val="00666D00"/>
    <w:rsid w:val="00671AB3"/>
    <w:rsid w:val="0067460D"/>
    <w:rsid w:val="00674C7C"/>
    <w:rsid w:val="00681DB1"/>
    <w:rsid w:val="00683082"/>
    <w:rsid w:val="00683225"/>
    <w:rsid w:val="00684925"/>
    <w:rsid w:val="006849CA"/>
    <w:rsid w:val="0069004E"/>
    <w:rsid w:val="006919ED"/>
    <w:rsid w:val="006A0987"/>
    <w:rsid w:val="006A7977"/>
    <w:rsid w:val="006B2B0F"/>
    <w:rsid w:val="006C0B8B"/>
    <w:rsid w:val="006C574B"/>
    <w:rsid w:val="006C5E78"/>
    <w:rsid w:val="006C7485"/>
    <w:rsid w:val="006D3385"/>
    <w:rsid w:val="006E22D8"/>
    <w:rsid w:val="006E63D8"/>
    <w:rsid w:val="006F084A"/>
    <w:rsid w:val="006F174D"/>
    <w:rsid w:val="00705A92"/>
    <w:rsid w:val="00706984"/>
    <w:rsid w:val="00713520"/>
    <w:rsid w:val="007174E8"/>
    <w:rsid w:val="00720CA8"/>
    <w:rsid w:val="007264D3"/>
    <w:rsid w:val="007267B4"/>
    <w:rsid w:val="00736EA3"/>
    <w:rsid w:val="00743682"/>
    <w:rsid w:val="00745D00"/>
    <w:rsid w:val="00746526"/>
    <w:rsid w:val="00750D5A"/>
    <w:rsid w:val="00755257"/>
    <w:rsid w:val="00762CC7"/>
    <w:rsid w:val="007642D8"/>
    <w:rsid w:val="0076560E"/>
    <w:rsid w:val="00773436"/>
    <w:rsid w:val="0077753B"/>
    <w:rsid w:val="00790A9C"/>
    <w:rsid w:val="00792741"/>
    <w:rsid w:val="007A2680"/>
    <w:rsid w:val="007A5804"/>
    <w:rsid w:val="007B15D0"/>
    <w:rsid w:val="007B2B2C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7B17"/>
    <w:rsid w:val="00842AAB"/>
    <w:rsid w:val="00847D5A"/>
    <w:rsid w:val="00852929"/>
    <w:rsid w:val="008562D7"/>
    <w:rsid w:val="00856C4B"/>
    <w:rsid w:val="00860679"/>
    <w:rsid w:val="00865DDB"/>
    <w:rsid w:val="00872B54"/>
    <w:rsid w:val="00874D4B"/>
    <w:rsid w:val="00877EF5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D67B2"/>
    <w:rsid w:val="008F2D50"/>
    <w:rsid w:val="008F665F"/>
    <w:rsid w:val="00900FA3"/>
    <w:rsid w:val="00902A1E"/>
    <w:rsid w:val="00906A61"/>
    <w:rsid w:val="00907ED9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0F07"/>
    <w:rsid w:val="00961804"/>
    <w:rsid w:val="0096DC97"/>
    <w:rsid w:val="00971232"/>
    <w:rsid w:val="0097180A"/>
    <w:rsid w:val="00987A69"/>
    <w:rsid w:val="00987E94"/>
    <w:rsid w:val="0099494A"/>
    <w:rsid w:val="00994990"/>
    <w:rsid w:val="009A1B6F"/>
    <w:rsid w:val="009A3138"/>
    <w:rsid w:val="009B07F5"/>
    <w:rsid w:val="009B6FF4"/>
    <w:rsid w:val="009C68BA"/>
    <w:rsid w:val="009C6F3B"/>
    <w:rsid w:val="009D0190"/>
    <w:rsid w:val="009D26AE"/>
    <w:rsid w:val="009E0D4D"/>
    <w:rsid w:val="009E192C"/>
    <w:rsid w:val="009F79C1"/>
    <w:rsid w:val="00A00019"/>
    <w:rsid w:val="00A02E4A"/>
    <w:rsid w:val="00A052B8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4AF4"/>
    <w:rsid w:val="00A54B2E"/>
    <w:rsid w:val="00A57A87"/>
    <w:rsid w:val="00A60E8E"/>
    <w:rsid w:val="00A622B3"/>
    <w:rsid w:val="00A6295C"/>
    <w:rsid w:val="00A67C35"/>
    <w:rsid w:val="00A70DF6"/>
    <w:rsid w:val="00A72B0A"/>
    <w:rsid w:val="00A7498B"/>
    <w:rsid w:val="00A77177"/>
    <w:rsid w:val="00A901BA"/>
    <w:rsid w:val="00A95E15"/>
    <w:rsid w:val="00A96708"/>
    <w:rsid w:val="00AA180B"/>
    <w:rsid w:val="00AA6DAB"/>
    <w:rsid w:val="00AB0636"/>
    <w:rsid w:val="00AB12A1"/>
    <w:rsid w:val="00AB77CB"/>
    <w:rsid w:val="00AC0785"/>
    <w:rsid w:val="00AD3941"/>
    <w:rsid w:val="00AD3AFA"/>
    <w:rsid w:val="00AE264A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274D"/>
    <w:rsid w:val="00B45345"/>
    <w:rsid w:val="00B525ED"/>
    <w:rsid w:val="00B53092"/>
    <w:rsid w:val="00B5493D"/>
    <w:rsid w:val="00B55A00"/>
    <w:rsid w:val="00B607F4"/>
    <w:rsid w:val="00B660B6"/>
    <w:rsid w:val="00B72FB0"/>
    <w:rsid w:val="00B8410D"/>
    <w:rsid w:val="00B8473D"/>
    <w:rsid w:val="00B8528A"/>
    <w:rsid w:val="00B92BBE"/>
    <w:rsid w:val="00B9652A"/>
    <w:rsid w:val="00BA134E"/>
    <w:rsid w:val="00BA2B96"/>
    <w:rsid w:val="00BA3F0E"/>
    <w:rsid w:val="00BA73E4"/>
    <w:rsid w:val="00BC0A3F"/>
    <w:rsid w:val="00BC3935"/>
    <w:rsid w:val="00BC52AF"/>
    <w:rsid w:val="00BC62CC"/>
    <w:rsid w:val="00BC7133"/>
    <w:rsid w:val="00BC72EB"/>
    <w:rsid w:val="00BC7D4D"/>
    <w:rsid w:val="00BD005A"/>
    <w:rsid w:val="00BE00DE"/>
    <w:rsid w:val="00BE62A9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078A7"/>
    <w:rsid w:val="00C10249"/>
    <w:rsid w:val="00C2419E"/>
    <w:rsid w:val="00C25A55"/>
    <w:rsid w:val="00C26056"/>
    <w:rsid w:val="00C34229"/>
    <w:rsid w:val="00C34751"/>
    <w:rsid w:val="00C36741"/>
    <w:rsid w:val="00C37265"/>
    <w:rsid w:val="00C47065"/>
    <w:rsid w:val="00C51E99"/>
    <w:rsid w:val="00C52010"/>
    <w:rsid w:val="00C52901"/>
    <w:rsid w:val="00C53DD3"/>
    <w:rsid w:val="00C554A9"/>
    <w:rsid w:val="00C605AF"/>
    <w:rsid w:val="00C61D5E"/>
    <w:rsid w:val="00C646A0"/>
    <w:rsid w:val="00C70DB3"/>
    <w:rsid w:val="00C75511"/>
    <w:rsid w:val="00C767E0"/>
    <w:rsid w:val="00C76C31"/>
    <w:rsid w:val="00C8053C"/>
    <w:rsid w:val="00C80771"/>
    <w:rsid w:val="00C80A83"/>
    <w:rsid w:val="00C8395C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2B07"/>
    <w:rsid w:val="00CF2F4B"/>
    <w:rsid w:val="00CF35B4"/>
    <w:rsid w:val="00CF71A3"/>
    <w:rsid w:val="00CF7242"/>
    <w:rsid w:val="00CF7A81"/>
    <w:rsid w:val="00D03A62"/>
    <w:rsid w:val="00D04184"/>
    <w:rsid w:val="00D068AC"/>
    <w:rsid w:val="00D138C7"/>
    <w:rsid w:val="00D21218"/>
    <w:rsid w:val="00D260A9"/>
    <w:rsid w:val="00D34A86"/>
    <w:rsid w:val="00D505D1"/>
    <w:rsid w:val="00D57D38"/>
    <w:rsid w:val="00D60CC3"/>
    <w:rsid w:val="00D61BDA"/>
    <w:rsid w:val="00D632DF"/>
    <w:rsid w:val="00D666BB"/>
    <w:rsid w:val="00D6694F"/>
    <w:rsid w:val="00D70FB2"/>
    <w:rsid w:val="00D76A64"/>
    <w:rsid w:val="00D8000F"/>
    <w:rsid w:val="00D82DF6"/>
    <w:rsid w:val="00D85A46"/>
    <w:rsid w:val="00D8677B"/>
    <w:rsid w:val="00D91668"/>
    <w:rsid w:val="00D93426"/>
    <w:rsid w:val="00D935CA"/>
    <w:rsid w:val="00DA760E"/>
    <w:rsid w:val="00DB6279"/>
    <w:rsid w:val="00DB66EB"/>
    <w:rsid w:val="00DC5CF3"/>
    <w:rsid w:val="00DD17E8"/>
    <w:rsid w:val="00DD2B22"/>
    <w:rsid w:val="00DD53C2"/>
    <w:rsid w:val="00DE5FA8"/>
    <w:rsid w:val="00DE68FD"/>
    <w:rsid w:val="00DF22C7"/>
    <w:rsid w:val="00DF27B4"/>
    <w:rsid w:val="00DF6CDC"/>
    <w:rsid w:val="00E014BD"/>
    <w:rsid w:val="00E06761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0FC0"/>
    <w:rsid w:val="00E55429"/>
    <w:rsid w:val="00E55FC3"/>
    <w:rsid w:val="00E61FD3"/>
    <w:rsid w:val="00E62DF6"/>
    <w:rsid w:val="00E62E4E"/>
    <w:rsid w:val="00E66EF6"/>
    <w:rsid w:val="00E76EE6"/>
    <w:rsid w:val="00E835DA"/>
    <w:rsid w:val="00E83D43"/>
    <w:rsid w:val="00E8438C"/>
    <w:rsid w:val="00E90549"/>
    <w:rsid w:val="00E9590A"/>
    <w:rsid w:val="00E969C2"/>
    <w:rsid w:val="00EA1DDE"/>
    <w:rsid w:val="00EA5F43"/>
    <w:rsid w:val="00EB220B"/>
    <w:rsid w:val="00EB5E29"/>
    <w:rsid w:val="00EC2187"/>
    <w:rsid w:val="00EC2558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47410"/>
    <w:rsid w:val="00F5625A"/>
    <w:rsid w:val="00F566DF"/>
    <w:rsid w:val="00F75EE0"/>
    <w:rsid w:val="00F80A95"/>
    <w:rsid w:val="00F8223A"/>
    <w:rsid w:val="00F867B0"/>
    <w:rsid w:val="00F87417"/>
    <w:rsid w:val="00F91BB1"/>
    <w:rsid w:val="00F92639"/>
    <w:rsid w:val="00F966F5"/>
    <w:rsid w:val="00FA379E"/>
    <w:rsid w:val="00FB48AF"/>
    <w:rsid w:val="00FB56DD"/>
    <w:rsid w:val="00FB78E2"/>
    <w:rsid w:val="00FC7D2A"/>
    <w:rsid w:val="00FD0934"/>
    <w:rsid w:val="00FD260E"/>
    <w:rsid w:val="00FD4A10"/>
    <w:rsid w:val="00FD7835"/>
    <w:rsid w:val="00FE0834"/>
    <w:rsid w:val="00FE4A96"/>
    <w:rsid w:val="00FE665E"/>
    <w:rsid w:val="00FF5609"/>
    <w:rsid w:val="00FF6074"/>
    <w:rsid w:val="0BB0851F"/>
    <w:rsid w:val="0C729D04"/>
    <w:rsid w:val="1875B621"/>
    <w:rsid w:val="18F07746"/>
    <w:rsid w:val="225201A5"/>
    <w:rsid w:val="23AAC2B1"/>
    <w:rsid w:val="2603E18F"/>
    <w:rsid w:val="293B884E"/>
    <w:rsid w:val="2E0D7F54"/>
    <w:rsid w:val="2E397EFA"/>
    <w:rsid w:val="34404660"/>
    <w:rsid w:val="378BFB43"/>
    <w:rsid w:val="39AF0C0F"/>
    <w:rsid w:val="3C9CF3C3"/>
    <w:rsid w:val="426304C8"/>
    <w:rsid w:val="455A1B51"/>
    <w:rsid w:val="46A7990A"/>
    <w:rsid w:val="4CB677EA"/>
    <w:rsid w:val="5112255A"/>
    <w:rsid w:val="559B8945"/>
    <w:rsid w:val="56968031"/>
    <w:rsid w:val="570B9236"/>
    <w:rsid w:val="5AAB945C"/>
    <w:rsid w:val="5B0E9C1C"/>
    <w:rsid w:val="5C0AD9BE"/>
    <w:rsid w:val="5E0D48FA"/>
    <w:rsid w:val="5F75B2F3"/>
    <w:rsid w:val="617D11A3"/>
    <w:rsid w:val="63A06A47"/>
    <w:rsid w:val="6AB68C99"/>
    <w:rsid w:val="6D324FF7"/>
    <w:rsid w:val="70E53334"/>
    <w:rsid w:val="76EDDC2F"/>
    <w:rsid w:val="7CD64B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7698B141-2774-4F3F-BF3F-693E79F40A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  <w:noProof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styleId="Revisjon">
    <w:name w:val="Revision"/>
    <w:hidden/>
    <w:uiPriority w:val="99"/>
    <w:semiHidden/>
    <w:rsid w:val="006030CC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88BF90F1A4D0E4F99AF3DD3F12339F0" ma:contentTypeVersion="15" ma:contentTypeDescription="Opprett et nytt dokument." ma:contentTypeScope="" ma:versionID="4275d054678a93487db1ecd7c8ffb491">
  <xsd:schema xmlns:xsd="http://www.w3.org/2001/XMLSchema" xmlns:xs="http://www.w3.org/2001/XMLSchema" xmlns:p="http://schemas.microsoft.com/office/2006/metadata/properties" xmlns:ns1="http://schemas.microsoft.com/sharepoint/v3" xmlns:ns2="4e880cfb-c4b6-44a1-a57e-20264758ac04" xmlns:ns3="65ea72e4-6b78-4c01-9054-e2b30cd75250" targetNamespace="http://schemas.microsoft.com/office/2006/metadata/properties" ma:root="true" ma:fieldsID="584ff1254f6a48218878c5eb5210123f" ns1:_="" ns2:_="" ns3:_="">
    <xsd:import namespace="http://schemas.microsoft.com/sharepoint/v3"/>
    <xsd:import namespace="4e880cfb-c4b6-44a1-a57e-20264758ac04"/>
    <xsd:import namespace="65ea72e4-6b78-4c01-9054-e2b30cd7525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880cfb-c4b6-44a1-a57e-20264758ac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ildemerkelapper" ma:readOnly="false" ma:fieldId="{5cf76f15-5ced-4ddc-b409-7134ff3c332f}" ma:taxonomyMulti="true" ma:sspId="92c3bd9a-26a3-4ee9-bdab-dea02880390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ea72e4-6b78-4c01-9054-e2b30cd7525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545487e-bc27-4e92-9061-a7e8a19aabfa}" ma:internalName="TaxCatchAll" ma:showField="CatchAllData" ma:web="65ea72e4-6b78-4c01-9054-e2b30cd752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880cfb-c4b6-44a1-a57e-20264758ac04">
      <Terms xmlns="http://schemas.microsoft.com/office/infopath/2007/PartnerControls"/>
    </lcf76f155ced4ddcb4097134ff3c332f>
    <TaxCatchAll xmlns="65ea72e4-6b78-4c01-9054-e2b30cd75250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4DBC3E1-1E38-498B-9BA8-BC711311A3A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4e880cfb-c4b6-44a1-a57e-20264758ac04"/>
    <ds:schemaRef ds:uri="65ea72e4-6b78-4c01-9054-e2b30cd7525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4e880cfb-c4b6-44a1-a57e-20264758ac04"/>
    <ds:schemaRef ds:uri="65ea72e4-6b78-4c01-9054-e2b30cd75250"/>
    <ds:schemaRef ds:uri="http://schemas.microsoft.com/sharepoint/v3"/>
  </ds:schemaRefs>
</ds:datastoreItem>
</file>

<file path=docMetadata/LabelInfo.xml><?xml version="1.0" encoding="utf-8"?>
<clbl:labelList xmlns:clbl="http://schemas.microsoft.com/office/2020/mipLabelMetadata">
  <clbl:label id="{e6f3cebf-f3ea-4f6d-9afa-b2867c184242}" enabled="1" method="Privileged" siteId="{512024a4-8685-4f03-8086-14a61730e81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0</TotalTime>
  <Pages>2</Pages>
  <Words>173</Words>
  <Characters>1276</Characters>
  <Application>Microsoft Office Word</Application>
  <DocSecurity>0</DocSecurity>
  <Lines>67</Lines>
  <Paragraphs>36</Paragraphs>
  <ScaleCrop>false</ScaleCrop>
  <Company/>
  <LinksUpToDate>false</LinksUpToDate>
  <CharactersWithSpaces>1413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Forpliktelseserklæring - Kvalifikasjonskrav og kapasitet</dc:title>
  <dc:subject/>
  <dc:creator>Helene Winther Dahl</dc:creator>
  <cp:keywords/>
  <cp:lastModifiedBy>Erika Espey-Sundt</cp:lastModifiedBy>
  <cp:revision>3</cp:revision>
  <dcterms:created xsi:type="dcterms:W3CDTF">2026-05-15T08:11:00Z</dcterms:created>
  <dcterms:modified xsi:type="dcterms:W3CDTF">2026-05-15T08:12:00Z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0x010100788BF90F1A4D0E4F99AF3DD3F12339F0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